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7AA24"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62D6F11B" w14:textId="77777777" w:rsidR="00256AC1" w:rsidRPr="00D97DAF" w:rsidRDefault="00256AC1" w:rsidP="00D22262">
      <w:pPr>
        <w:rPr>
          <w:rFonts w:ascii="Arial" w:hAnsi="Arial" w:cs="Arial"/>
        </w:rPr>
      </w:pPr>
    </w:p>
    <w:p w14:paraId="6AEC8454"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778ED86F" w14:textId="77777777" w:rsidTr="00311E5F">
        <w:trPr>
          <w:trHeight w:val="283"/>
        </w:trPr>
        <w:tc>
          <w:tcPr>
            <w:tcW w:w="1276" w:type="dxa"/>
            <w:vAlign w:val="bottom"/>
          </w:tcPr>
          <w:p w14:paraId="0E9D7D75"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4AE2BD8E" w14:textId="6F69C304" w:rsidR="0003742B" w:rsidRPr="00D97DAF" w:rsidRDefault="00836C4A" w:rsidP="001245A7">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412C1A" w:rsidRPr="00412C1A">
              <w:rPr>
                <w:rFonts w:ascii="Arial" w:hAnsi="Arial" w:cs="Arial"/>
                <w:b/>
                <w:color w:val="000000"/>
              </w:rPr>
              <w:t>Dienstgebäude München Leopoldstraße</w:t>
            </w:r>
            <w:r w:rsidRPr="00D97DAF">
              <w:rPr>
                <w:rFonts w:ascii="Arial" w:hAnsi="Arial" w:cs="Arial"/>
                <w:b/>
                <w:color w:val="000000"/>
              </w:rPr>
              <w:fldChar w:fldCharType="end"/>
            </w:r>
            <w:bookmarkEnd w:id="0"/>
          </w:p>
        </w:tc>
      </w:tr>
      <w:tr w:rsidR="00D411A3" w:rsidRPr="00D97DAF" w14:paraId="16B4CD85" w14:textId="77777777" w:rsidTr="00311E5F">
        <w:trPr>
          <w:trHeight w:val="283"/>
        </w:trPr>
        <w:tc>
          <w:tcPr>
            <w:tcW w:w="1276" w:type="dxa"/>
            <w:vAlign w:val="bottom"/>
          </w:tcPr>
          <w:p w14:paraId="3E121116"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56264F15" w14:textId="000777FD" w:rsidR="00D411A3" w:rsidRPr="00D97DAF" w:rsidRDefault="00311E5F" w:rsidP="001245A7">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0A4D12" w:rsidRPr="000A4D12">
              <w:rPr>
                <w:rFonts w:ascii="Arial" w:hAnsi="Arial" w:cs="Arial"/>
                <w:b/>
                <w:color w:val="000000"/>
              </w:rPr>
              <w:t>Lieferung und Montage von Ersatzteilen für ein vorhandenes Sonnenschutz- und Sichtschutzsystem</w:t>
            </w:r>
            <w:r>
              <w:rPr>
                <w:rFonts w:ascii="Arial" w:hAnsi="Arial" w:cs="Arial"/>
                <w:b/>
                <w:color w:val="000000"/>
              </w:rPr>
              <w:fldChar w:fldCharType="end"/>
            </w:r>
          </w:p>
        </w:tc>
      </w:tr>
      <w:tr w:rsidR="00D411A3" w:rsidRPr="00D97DAF" w14:paraId="52A79124" w14:textId="77777777" w:rsidTr="00311E5F">
        <w:trPr>
          <w:trHeight w:val="283"/>
        </w:trPr>
        <w:tc>
          <w:tcPr>
            <w:tcW w:w="1276" w:type="dxa"/>
            <w:vAlign w:val="bottom"/>
          </w:tcPr>
          <w:p w14:paraId="313D2895"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124A97A0" w14:textId="3EA8F5AC" w:rsidR="00D411A3" w:rsidRPr="00D97DAF" w:rsidRDefault="00311E5F" w:rsidP="002553E0">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0A4D12">
              <w:rPr>
                <w:rFonts w:ascii="Arial" w:hAnsi="Arial" w:cs="Arial"/>
                <w:b/>
                <w:noProof/>
                <w:color w:val="000000"/>
              </w:rPr>
              <w:t>2</w:t>
            </w:r>
            <w:r w:rsidR="000A4D12" w:rsidRPr="000A4D12">
              <w:rPr>
                <w:rFonts w:ascii="Arial" w:hAnsi="Arial" w:cs="Arial"/>
                <w:b/>
                <w:noProof/>
                <w:color w:val="000000"/>
              </w:rPr>
              <w:t>000080923</w:t>
            </w:r>
            <w:r>
              <w:rPr>
                <w:rFonts w:ascii="Arial" w:hAnsi="Arial" w:cs="Arial"/>
                <w:b/>
                <w:noProof/>
                <w:color w:val="000000"/>
              </w:rPr>
              <w:fldChar w:fldCharType="end"/>
            </w:r>
          </w:p>
        </w:tc>
      </w:tr>
    </w:tbl>
    <w:p w14:paraId="0177FEE1" w14:textId="77777777" w:rsidR="00D411A3" w:rsidRPr="00D97DAF" w:rsidRDefault="00D411A3" w:rsidP="00D22262">
      <w:pPr>
        <w:rPr>
          <w:rFonts w:ascii="Arial" w:hAnsi="Arial" w:cs="Arial"/>
        </w:rPr>
      </w:pPr>
    </w:p>
    <w:p w14:paraId="7379A752"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32C7C40E" w14:textId="77777777" w:rsidTr="00311E5F">
        <w:trPr>
          <w:trHeight w:hRule="exact" w:val="400"/>
        </w:trPr>
        <w:tc>
          <w:tcPr>
            <w:tcW w:w="7053" w:type="dxa"/>
            <w:tcBorders>
              <w:bottom w:val="single" w:sz="4" w:space="0" w:color="auto"/>
            </w:tcBorders>
            <w:vAlign w:val="center"/>
          </w:tcPr>
          <w:p w14:paraId="1D14EDBA"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46F0BE07"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1CB6FAFF"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CDBA7C" w14:textId="77777777" w:rsidTr="00311E5F">
        <w:trPr>
          <w:trHeight w:hRule="exact" w:val="400"/>
        </w:trPr>
        <w:tc>
          <w:tcPr>
            <w:tcW w:w="7053" w:type="dxa"/>
            <w:tcBorders>
              <w:top w:val="single" w:sz="4" w:space="0" w:color="auto"/>
              <w:bottom w:val="single" w:sz="4" w:space="0" w:color="auto"/>
            </w:tcBorders>
            <w:vAlign w:val="center"/>
          </w:tcPr>
          <w:p w14:paraId="34B92880"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E53810E"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8AC5A9"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63ECB13B" w14:textId="77777777" w:rsidTr="00311E5F">
        <w:trPr>
          <w:trHeight w:hRule="exact" w:val="400"/>
        </w:trPr>
        <w:tc>
          <w:tcPr>
            <w:tcW w:w="7053" w:type="dxa"/>
            <w:tcBorders>
              <w:top w:val="single" w:sz="4" w:space="0" w:color="auto"/>
              <w:bottom w:val="single" w:sz="4" w:space="0" w:color="auto"/>
            </w:tcBorders>
            <w:vAlign w:val="center"/>
          </w:tcPr>
          <w:p w14:paraId="41781BEF"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7D48773"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6F5D28A2"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69F5768B" w14:textId="77777777" w:rsidTr="00311E5F">
        <w:trPr>
          <w:trHeight w:hRule="exact" w:val="400"/>
        </w:trPr>
        <w:tc>
          <w:tcPr>
            <w:tcW w:w="7053" w:type="dxa"/>
            <w:tcBorders>
              <w:top w:val="single" w:sz="4" w:space="0" w:color="auto"/>
              <w:bottom w:val="single" w:sz="4" w:space="0" w:color="auto"/>
            </w:tcBorders>
            <w:vAlign w:val="center"/>
          </w:tcPr>
          <w:p w14:paraId="0A58114F"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F9CB440"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69BBF010"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33CE0CFD" w14:textId="77777777" w:rsidTr="00311E5F">
        <w:trPr>
          <w:trHeight w:hRule="exact" w:val="400"/>
        </w:trPr>
        <w:tc>
          <w:tcPr>
            <w:tcW w:w="7053" w:type="dxa"/>
            <w:tcBorders>
              <w:top w:val="single" w:sz="4" w:space="0" w:color="auto"/>
              <w:bottom w:val="single" w:sz="4" w:space="0" w:color="auto"/>
            </w:tcBorders>
            <w:vAlign w:val="center"/>
          </w:tcPr>
          <w:p w14:paraId="08D19F72"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CDE8FEF"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144B485"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30C90DA" w14:textId="77777777" w:rsidTr="00311E5F">
        <w:trPr>
          <w:trHeight w:hRule="exact" w:val="400"/>
        </w:trPr>
        <w:tc>
          <w:tcPr>
            <w:tcW w:w="7053" w:type="dxa"/>
            <w:tcBorders>
              <w:top w:val="single" w:sz="4" w:space="0" w:color="auto"/>
              <w:bottom w:val="single" w:sz="4" w:space="0" w:color="auto"/>
            </w:tcBorders>
            <w:vAlign w:val="center"/>
          </w:tcPr>
          <w:p w14:paraId="02D50202"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0BAADC4"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54A90408"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41DF541" w14:textId="77777777" w:rsidR="00D411A3" w:rsidRPr="00D97DAF" w:rsidRDefault="00D411A3" w:rsidP="00D22262">
      <w:pPr>
        <w:rPr>
          <w:rFonts w:ascii="Arial" w:hAnsi="Arial" w:cs="Arial"/>
        </w:rPr>
      </w:pPr>
    </w:p>
    <w:p w14:paraId="4C569468"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308832CC"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607BEAEA" w14:textId="77777777">
        <w:trPr>
          <w:trHeight w:hRule="exact" w:val="400"/>
        </w:trPr>
        <w:tc>
          <w:tcPr>
            <w:tcW w:w="9709" w:type="dxa"/>
            <w:tcBorders>
              <w:bottom w:val="single" w:sz="4" w:space="0" w:color="auto"/>
            </w:tcBorders>
            <w:vAlign w:val="center"/>
          </w:tcPr>
          <w:p w14:paraId="74118DDA"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6EC7EB30" w14:textId="77777777">
        <w:trPr>
          <w:trHeight w:hRule="exact" w:val="400"/>
        </w:trPr>
        <w:tc>
          <w:tcPr>
            <w:tcW w:w="9709" w:type="dxa"/>
            <w:tcBorders>
              <w:top w:val="single" w:sz="4" w:space="0" w:color="auto"/>
              <w:bottom w:val="single" w:sz="4" w:space="0" w:color="auto"/>
            </w:tcBorders>
            <w:vAlign w:val="center"/>
          </w:tcPr>
          <w:p w14:paraId="0CF003A1"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06967705"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045EF8AC" w14:textId="77777777" w:rsidTr="00311E5F">
        <w:tc>
          <w:tcPr>
            <w:tcW w:w="4438" w:type="dxa"/>
            <w:vAlign w:val="center"/>
          </w:tcPr>
          <w:p w14:paraId="5560A18E"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77229AE6" w14:textId="77777777" w:rsidR="00F953A3" w:rsidRPr="00D97DAF" w:rsidRDefault="00F953A3" w:rsidP="00730AAC">
            <w:pPr>
              <w:spacing w:after="40"/>
              <w:ind w:left="-74"/>
              <w:jc w:val="both"/>
              <w:rPr>
                <w:rFonts w:ascii="Arial" w:hAnsi="Arial" w:cs="Arial"/>
                <w:sz w:val="16"/>
              </w:rPr>
            </w:pPr>
          </w:p>
        </w:tc>
        <w:tc>
          <w:tcPr>
            <w:tcW w:w="4431" w:type="dxa"/>
            <w:vAlign w:val="center"/>
          </w:tcPr>
          <w:p w14:paraId="059D735A"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075FA101" w14:textId="77777777" w:rsidTr="00311E5F">
        <w:trPr>
          <w:trHeight w:hRule="exact" w:val="400"/>
        </w:trPr>
        <w:tc>
          <w:tcPr>
            <w:tcW w:w="4438" w:type="dxa"/>
            <w:tcBorders>
              <w:bottom w:val="single" w:sz="4" w:space="0" w:color="auto"/>
            </w:tcBorders>
            <w:vAlign w:val="center"/>
          </w:tcPr>
          <w:p w14:paraId="4A76A212"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434603C"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285CB384"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77E22AEC" w14:textId="77777777" w:rsidTr="00311E5F">
        <w:trPr>
          <w:trHeight w:hRule="exact" w:val="400"/>
        </w:trPr>
        <w:tc>
          <w:tcPr>
            <w:tcW w:w="4438" w:type="dxa"/>
            <w:tcBorders>
              <w:top w:val="single" w:sz="4" w:space="0" w:color="auto"/>
              <w:bottom w:val="single" w:sz="4" w:space="0" w:color="auto"/>
            </w:tcBorders>
            <w:vAlign w:val="center"/>
          </w:tcPr>
          <w:p w14:paraId="7AB052D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5967EEA1"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033A8A8E"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2C4C1876" w14:textId="77777777" w:rsidTr="00311E5F">
        <w:trPr>
          <w:trHeight w:hRule="exact" w:val="400"/>
        </w:trPr>
        <w:tc>
          <w:tcPr>
            <w:tcW w:w="4438" w:type="dxa"/>
            <w:tcBorders>
              <w:top w:val="single" w:sz="4" w:space="0" w:color="auto"/>
              <w:bottom w:val="single" w:sz="4" w:space="0" w:color="auto"/>
            </w:tcBorders>
            <w:vAlign w:val="center"/>
          </w:tcPr>
          <w:p w14:paraId="3A958890"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5A4CB37"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6E14BAB8"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5EAB1B72" w14:textId="77777777" w:rsidTr="00311E5F">
        <w:trPr>
          <w:trHeight w:hRule="exact" w:val="400"/>
        </w:trPr>
        <w:tc>
          <w:tcPr>
            <w:tcW w:w="4438" w:type="dxa"/>
            <w:tcBorders>
              <w:top w:val="single" w:sz="4" w:space="0" w:color="auto"/>
              <w:bottom w:val="single" w:sz="4" w:space="0" w:color="auto"/>
            </w:tcBorders>
            <w:vAlign w:val="center"/>
          </w:tcPr>
          <w:p w14:paraId="7E5324D4"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56B8E189"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0DB11CD0"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3D4195AC" w14:textId="77777777" w:rsidTr="00311E5F">
        <w:trPr>
          <w:trHeight w:hRule="exact" w:val="400"/>
        </w:trPr>
        <w:tc>
          <w:tcPr>
            <w:tcW w:w="4438" w:type="dxa"/>
            <w:tcBorders>
              <w:top w:val="single" w:sz="4" w:space="0" w:color="auto"/>
              <w:bottom w:val="single" w:sz="4" w:space="0" w:color="auto"/>
            </w:tcBorders>
            <w:vAlign w:val="center"/>
          </w:tcPr>
          <w:p w14:paraId="6548D3FB"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35F92FC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3AADF34"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2CDFBB70" w14:textId="77777777" w:rsidTr="00311E5F">
        <w:trPr>
          <w:trHeight w:hRule="exact" w:val="400"/>
        </w:trPr>
        <w:tc>
          <w:tcPr>
            <w:tcW w:w="4438" w:type="dxa"/>
            <w:tcBorders>
              <w:top w:val="single" w:sz="4" w:space="0" w:color="auto"/>
              <w:bottom w:val="single" w:sz="4" w:space="0" w:color="auto"/>
            </w:tcBorders>
            <w:vAlign w:val="center"/>
          </w:tcPr>
          <w:p w14:paraId="1817C1C7"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719E0C"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3BC91963"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1E2694AD" w14:textId="77777777" w:rsidR="00D411A3" w:rsidRDefault="00D411A3">
      <w:pPr>
        <w:jc w:val="both"/>
        <w:rPr>
          <w:rFonts w:ascii="Arial" w:hAnsi="Arial" w:cs="Arial"/>
          <w:szCs w:val="2"/>
        </w:rPr>
      </w:pPr>
    </w:p>
    <w:sectPr w:rsidR="00D411A3" w:rsidSect="00F81AAF">
      <w:footerReference w:type="default" r:id="rId8"/>
      <w:headerReference w:type="first" r:id="rId9"/>
      <w:footerReference w:type="first" r:id="rId10"/>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98FE" w14:textId="77777777" w:rsidR="00E353A2" w:rsidRDefault="00E353A2" w:rsidP="00352A93">
      <w:r>
        <w:separator/>
      </w:r>
    </w:p>
  </w:endnote>
  <w:endnote w:type="continuationSeparator" w:id="0">
    <w:p w14:paraId="18816D56" w14:textId="77777777" w:rsidR="00E353A2" w:rsidRDefault="00E353A2"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17A3" w14:textId="77777777" w:rsidR="00D411A3" w:rsidRDefault="00256AC1">
    <w:pPr>
      <w:pStyle w:val="Fuzeile"/>
      <w:tabs>
        <w:tab w:val="clear" w:pos="4536"/>
      </w:tabs>
      <w:rPr>
        <w:rFonts w:ascii="Arial" w:hAnsi="Arial"/>
        <w:sz w:val="16"/>
      </w:rPr>
    </w:pPr>
    <w:r>
      <w:rPr>
        <w:rFonts w:ascii="Arial" w:hAnsi="Arial"/>
        <w:sz w:val="14"/>
      </w:rPr>
      <w:t xml:space="preserve">Vordr. 11031  (PC)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1123" w14:textId="77777777" w:rsidR="00F81AAF" w:rsidRDefault="00F81AAF" w:rsidP="00F81AAF">
    <w:pPr>
      <w:pStyle w:val="Fuzeile"/>
      <w:tabs>
        <w:tab w:val="clear" w:pos="4536"/>
      </w:tabs>
      <w:rPr>
        <w:rFonts w:ascii="Arial" w:hAnsi="Arial"/>
        <w:sz w:val="16"/>
      </w:rPr>
    </w:pPr>
    <w:r>
      <w:rPr>
        <w:rFonts w:ascii="Arial" w:hAnsi="Arial"/>
        <w:sz w:val="14"/>
      </w:rPr>
      <w:t xml:space="preserve">Vordr. 11031  (PC)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196C4" w14:textId="77777777" w:rsidR="00E353A2" w:rsidRPr="00D97DAF" w:rsidRDefault="00E353A2"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643E4FE5" w14:textId="77777777" w:rsidR="00E353A2" w:rsidRDefault="00E353A2" w:rsidP="00352A93">
      <w:r>
        <w:continuationSeparator/>
      </w:r>
    </w:p>
  </w:footnote>
  <w:footnote w:id="1">
    <w:p w14:paraId="654BF9C1"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2EB95122"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0B213" w14:textId="77777777" w:rsidR="00F81AAF" w:rsidRDefault="00F81AAF">
    <w:pPr>
      <w:pStyle w:val="Kopfzeile"/>
    </w:pPr>
    <w:r w:rsidRPr="00F81AAF">
      <w:rPr>
        <w:noProof/>
      </w:rPr>
      <w:drawing>
        <wp:anchor distT="0" distB="0" distL="114300" distR="114300" simplePos="0" relativeHeight="251659264" behindDoc="0" locked="1" layoutInCell="1" allowOverlap="1" wp14:anchorId="3CAA8C2F" wp14:editId="75D0C615">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1250775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FoR9Vxvq0zLF1GNQBft7qhqK2KhKhpC5HXLg9uk/V/109G461rNMa2S86QH/LToR0scim/2sEzy+6QONHmvEkg==" w:saltValue="3MKciKP9d138QKIbdc6P5w=="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E17E6C"/>
    <w:rsid w:val="0003742B"/>
    <w:rsid w:val="000A0173"/>
    <w:rsid w:val="000A4D12"/>
    <w:rsid w:val="001245A7"/>
    <w:rsid w:val="002018FB"/>
    <w:rsid w:val="00202251"/>
    <w:rsid w:val="00205C3B"/>
    <w:rsid w:val="00241781"/>
    <w:rsid w:val="002553E0"/>
    <w:rsid w:val="00256AC1"/>
    <w:rsid w:val="002622BF"/>
    <w:rsid w:val="002B23E6"/>
    <w:rsid w:val="002C1E1D"/>
    <w:rsid w:val="002F0467"/>
    <w:rsid w:val="00311E5F"/>
    <w:rsid w:val="00366A95"/>
    <w:rsid w:val="003B0E04"/>
    <w:rsid w:val="003B6095"/>
    <w:rsid w:val="003C27F0"/>
    <w:rsid w:val="003E2649"/>
    <w:rsid w:val="003E7F48"/>
    <w:rsid w:val="003F4DAC"/>
    <w:rsid w:val="00401B0B"/>
    <w:rsid w:val="00412C1A"/>
    <w:rsid w:val="00457D7D"/>
    <w:rsid w:val="004604BD"/>
    <w:rsid w:val="00467E1A"/>
    <w:rsid w:val="00490B03"/>
    <w:rsid w:val="004A2AF8"/>
    <w:rsid w:val="00503B0C"/>
    <w:rsid w:val="0053778D"/>
    <w:rsid w:val="0055763A"/>
    <w:rsid w:val="00567A64"/>
    <w:rsid w:val="00594E95"/>
    <w:rsid w:val="005E6F4D"/>
    <w:rsid w:val="00615E1C"/>
    <w:rsid w:val="00662438"/>
    <w:rsid w:val="006822B8"/>
    <w:rsid w:val="00682E79"/>
    <w:rsid w:val="00691F4E"/>
    <w:rsid w:val="006A1B9F"/>
    <w:rsid w:val="00711BBC"/>
    <w:rsid w:val="00721701"/>
    <w:rsid w:val="00721D05"/>
    <w:rsid w:val="00730AAC"/>
    <w:rsid w:val="00745D1A"/>
    <w:rsid w:val="007F24F2"/>
    <w:rsid w:val="00801758"/>
    <w:rsid w:val="0080487D"/>
    <w:rsid w:val="00836C4A"/>
    <w:rsid w:val="008B186E"/>
    <w:rsid w:val="00956EAB"/>
    <w:rsid w:val="00972F2B"/>
    <w:rsid w:val="009A1D5F"/>
    <w:rsid w:val="009C4954"/>
    <w:rsid w:val="009F213D"/>
    <w:rsid w:val="00A43624"/>
    <w:rsid w:val="00A7086D"/>
    <w:rsid w:val="00A823BB"/>
    <w:rsid w:val="00A942E4"/>
    <w:rsid w:val="00A95EDC"/>
    <w:rsid w:val="00AE783E"/>
    <w:rsid w:val="00B050FA"/>
    <w:rsid w:val="00B921A9"/>
    <w:rsid w:val="00BA2219"/>
    <w:rsid w:val="00C0272D"/>
    <w:rsid w:val="00C82A31"/>
    <w:rsid w:val="00CC25AC"/>
    <w:rsid w:val="00D21433"/>
    <w:rsid w:val="00D22262"/>
    <w:rsid w:val="00D24602"/>
    <w:rsid w:val="00D411A3"/>
    <w:rsid w:val="00D44D32"/>
    <w:rsid w:val="00D83F56"/>
    <w:rsid w:val="00D97DAF"/>
    <w:rsid w:val="00DF4C7B"/>
    <w:rsid w:val="00E01F27"/>
    <w:rsid w:val="00E17E6C"/>
    <w:rsid w:val="00E353A2"/>
    <w:rsid w:val="00E60C62"/>
    <w:rsid w:val="00E7004F"/>
    <w:rsid w:val="00F07BCE"/>
    <w:rsid w:val="00F22DD4"/>
    <w:rsid w:val="00F76A80"/>
    <w:rsid w:val="00F81AAF"/>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32BE62"/>
  <w15:docId w15:val="{EF9F1E88-5C4E-43EC-84E2-F9B9618C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B9EF-E8DB-410A-8560-2C0615D8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247</Words>
  <Characters>1557</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Knappheide</dc:creator>
  <cp:keywords/>
  <dc:description/>
  <cp:lastModifiedBy>Bondschus Ralf</cp:lastModifiedBy>
  <cp:revision>2</cp:revision>
  <cp:lastPrinted>2011-12-29T08:45:00Z</cp:lastPrinted>
  <dcterms:created xsi:type="dcterms:W3CDTF">2026-05-11T13:48:00Z</dcterms:created>
  <dcterms:modified xsi:type="dcterms:W3CDTF">2026-05-11T13:48:00Z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ies>
</file>